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8B" w:rsidRDefault="0001178B" w:rsidP="0001178B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亲属关系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01178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01178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1178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1178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关系人身份证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DE1E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1178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8535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申请人与关系人的关系材料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85359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1178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01178B" w:rsidRDefault="0001178B" w:rsidP="00D658B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01178B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01178B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01178B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1178B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2F23A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78B" w:rsidRDefault="0001178B" w:rsidP="002F23A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178B" w:rsidRDefault="0001178B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1178B" w:rsidRPr="003A45D2" w:rsidRDefault="0001178B">
      <w:pPr>
        <w:rPr>
          <w:rFonts w:cs="Times New Roman"/>
        </w:rPr>
      </w:pPr>
    </w:p>
    <w:sectPr w:rsidR="0001178B" w:rsidRPr="003A45D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78B" w:rsidRDefault="0001178B" w:rsidP="00F4079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1178B" w:rsidRDefault="0001178B" w:rsidP="00F4079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78B" w:rsidRDefault="0001178B" w:rsidP="00F4079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1178B" w:rsidRDefault="0001178B" w:rsidP="00F4079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B2F"/>
    <w:rsid w:val="00000DE3"/>
    <w:rsid w:val="0000267B"/>
    <w:rsid w:val="000049E9"/>
    <w:rsid w:val="00005133"/>
    <w:rsid w:val="00006B9F"/>
    <w:rsid w:val="00010598"/>
    <w:rsid w:val="0001178B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38E6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39C7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B2F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025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23AA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5D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5C3C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23A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359B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1640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0A36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58B1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1E42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15E87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878A5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0E03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079C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5D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4079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079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4079C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07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102</Words>
  <Characters>584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2018-07-21T11:29:00Z</dcterms:created>
  <dcterms:modified xsi:type="dcterms:W3CDTF">2018-08-04T05:43:00Z</dcterms:modified>
</cp:coreProperties>
</file>